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1" w:name="_Hlk115100762"/>
    </w:p>
    <w:tbl>
      <w:tblPr>
        <w:tblW w:w="9780" w:type="dxa"/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2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198C6FC8" w14:textId="345843A4" w:rsidR="00031B31" w:rsidRPr="00031B31" w:rsidRDefault="00F10EB7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OV 0</w:t>
                </w:r>
                <w:r w:rsidR="00862B4B">
                  <w:rPr>
                    <w:rFonts w:cs="Segoe UI"/>
                  </w:rPr>
                  <w:t>9</w:t>
                </w:r>
                <w:r>
                  <w:rPr>
                    <w:rFonts w:cs="Segoe UI"/>
                  </w:rPr>
                  <w:t>-26</w:t>
                </w:r>
              </w:p>
            </w:tc>
          </w:sdtContent>
        </w:sdt>
      </w:tr>
      <w:tr w:rsidR="00862B4B" w:rsidRPr="00031B31" w14:paraId="602E4678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5E282353" w14:textId="64EC8E5A" w:rsidR="00862B4B" w:rsidRPr="00031B31" w:rsidRDefault="00862B4B" w:rsidP="00862B4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b/>
            </w:rPr>
            <w:id w:val="2124728046"/>
            <w:placeholder>
              <w:docPart w:val="6CB5DA7A31B84A41B0B3967D2644D6E3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44DFFE5E" w14:textId="596372E0" w:rsidR="00862B4B" w:rsidRPr="00031B31" w:rsidRDefault="00862B4B" w:rsidP="00862B4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8D384D">
                  <w:rPr>
                    <w:b/>
                  </w:rPr>
                  <w:t>DRIE/ RIE-Anlage</w:t>
                </w:r>
                <w:r>
                  <w:rPr>
                    <w:b/>
                  </w:rPr>
                  <w:t xml:space="preserve"> (Plasmaätzanlage)</w:t>
                </w:r>
              </w:p>
            </w:tc>
          </w:sdtContent>
        </w:sdt>
      </w:tr>
      <w:tr w:rsidR="00B2134E" w:rsidRPr="00031B31" w14:paraId="6BA1CB97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</w:tcPr>
              <w:p w14:paraId="3466ED13" w14:textId="7FD0B950" w:rsidR="00B2134E" w:rsidRDefault="00862B4B" w:rsidP="00862B4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B11764">
                  <w:rPr>
                    <w:rFonts w:cs="Segoe UI"/>
                  </w:rPr>
                  <w:t xml:space="preserve">Lieferung einer neuen DRIE/ RIE-Anlage - mit Softwareinstallation und </w:t>
                </w:r>
                <w:r w:rsidRPr="00B11764">
                  <w:rPr>
                    <w:rFonts w:cs="Segoe UI"/>
                  </w:rPr>
                  <w:cr/>
                  <w:t>Einweisung</w:t>
                </w:r>
              </w:p>
            </w:tc>
          </w:sdtContent>
        </w:sdt>
      </w:tr>
      <w:bookmarkEnd w:id="2"/>
      <w:tr w:rsidR="00031B31" w:rsidRPr="00031B31" w14:paraId="0A7A16F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6620426D" w14:textId="23549BDE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</w:p>
        </w:tc>
        <w:tc>
          <w:tcPr>
            <w:tcW w:w="7416" w:type="dxa"/>
            <w:shd w:val="clear" w:color="auto" w:fill="auto"/>
            <w:vAlign w:val="center"/>
          </w:tcPr>
          <w:p w14:paraId="7EA13BA5" w14:textId="020704B6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</w:rPr>
            </w:pPr>
          </w:p>
        </w:tc>
      </w:tr>
      <w:bookmarkEnd w:id="1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4F0AE4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 xml:space="preserve">Sächsischen Datenschutz- und Transparenzbeauftragten, </w:t>
      </w:r>
      <w:proofErr w:type="spellStart"/>
      <w:r w:rsidR="00F86B41">
        <w:rPr>
          <w:rFonts w:eastAsia="Calibri" w:cs="Segoe UI"/>
          <w:lang w:eastAsia="en-US"/>
        </w:rPr>
        <w:t>Maternistraße</w:t>
      </w:r>
      <w:proofErr w:type="spellEnd"/>
      <w:r w:rsidR="00F86B41">
        <w:rPr>
          <w:rFonts w:eastAsia="Calibri" w:cs="Segoe UI"/>
          <w:lang w:eastAsia="en-US"/>
        </w:rPr>
        <w:t xml:space="preserve">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PqsbbJy1nmCYBCYKW2XX0oSdfadsQHfny5rDD1S++40JhPfegmyqSIC1vSU1SMY4SoyTwhbblncJCoogYGvsg==" w:salt="ltLVLNDpkq2Nwnl+e0dDYw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62351"/>
    <w:rsid w:val="00862B4B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40F46"/>
    <w:rsid w:val="00A418E6"/>
    <w:rsid w:val="00A45795"/>
    <w:rsid w:val="00A6102D"/>
    <w:rsid w:val="00A61E18"/>
    <w:rsid w:val="00A6389E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B738F"/>
    <w:rsid w:val="00BB7FBA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303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612D"/>
    <w:rsid w:val="00EF7AAE"/>
    <w:rsid w:val="00F00D2B"/>
    <w:rsid w:val="00F0383D"/>
    <w:rsid w:val="00F10EB7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B5DA7A31B84A41B0B3967D2644D6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FCF1BF-5D9F-4B29-80CB-F43ACAFC1C89}"/>
      </w:docPartPr>
      <w:docPartBody>
        <w:p w:rsidR="001A3C61" w:rsidRDefault="00683565" w:rsidP="00683565">
          <w:pPr>
            <w:pStyle w:val="6CB5DA7A31B84A41B0B3967D2644D6E3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1A3C61"/>
    <w:rsid w:val="00485A2C"/>
    <w:rsid w:val="00683565"/>
    <w:rsid w:val="007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3565"/>
    <w:rPr>
      <w:color w:val="808080"/>
    </w:rPr>
  </w:style>
  <w:style w:type="paragraph" w:customStyle="1" w:styleId="6CB5DA7A31B84A41B0B3967D2644D6E3">
    <w:name w:val="6CB5DA7A31B84A41B0B3967D2644D6E3"/>
    <w:rsid w:val="00683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36C8-E9D2-452F-A640-234A5AD6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619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Sebastian.Scheit</cp:lastModifiedBy>
  <cp:revision>10</cp:revision>
  <cp:lastPrinted>2021-05-25T11:55:00Z</cp:lastPrinted>
  <dcterms:created xsi:type="dcterms:W3CDTF">2025-06-17T05:26:00Z</dcterms:created>
  <dcterms:modified xsi:type="dcterms:W3CDTF">2026-06-02T05:48:00Z</dcterms:modified>
</cp:coreProperties>
</file>